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81" w:rsidRDefault="00906B81">
      <w:r>
        <w:t>Adı Soyadı:…………………………………...</w:t>
      </w:r>
    </w:p>
    <w:p w:rsidR="00906B81" w:rsidRPr="00F1614B" w:rsidRDefault="00906B81" w:rsidP="00F1614B">
      <w:pPr>
        <w:jc w:val="center"/>
        <w:rPr>
          <w:sz w:val="32"/>
          <w:szCs w:val="32"/>
        </w:rPr>
      </w:pPr>
      <w:r w:rsidRPr="00F1614B">
        <w:rPr>
          <w:sz w:val="32"/>
          <w:szCs w:val="32"/>
        </w:rPr>
        <w:t>ZİHİNDEN ÇIKARMA İŞLEMİ</w:t>
      </w:r>
    </w:p>
    <w:p w:rsidR="00906B81" w:rsidRDefault="00906B81" w:rsidP="003B3570">
      <w:r w:rsidRPr="00F1614B">
        <w:rPr>
          <w:rFonts w:ascii="Alfabe Hv Bt Tur" w:hAnsi="Alfabe Hv Bt Tur"/>
          <w:sz w:val="28"/>
          <w:szCs w:val="28"/>
        </w:rPr>
        <w:t>Aşağıdaki çıkarma işlemlerini zihinden çıkararak yazınız.</w:t>
      </w:r>
      <w:r>
        <w:rPr>
          <w:rFonts w:ascii="Alfabe Hv Bt Tur" w:hAnsi="Alfabe Hv Bt Tur"/>
          <w:sz w:val="28"/>
          <w:szCs w:val="28"/>
        </w:rPr>
        <w:t xml:space="preserve">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06B81" w:rsidRPr="00F1614B" w:rsidRDefault="00906B81">
      <w:pPr>
        <w:rPr>
          <w:rFonts w:ascii="Alfabe Hv Bt" w:hAnsi="Alfabe Hv Bt"/>
          <w:sz w:val="28"/>
          <w:szCs w:val="28"/>
        </w:rPr>
      </w:pPr>
    </w:p>
    <w:p w:rsidR="00906B81" w:rsidRDefault="00906B8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0.45pt;margin-top:678.7pt;width:77.25pt;height:27.75pt;z-index:251710464">
            <v:textbox>
              <w:txbxContent>
                <w:p w:rsidR="00906B81" w:rsidRPr="00F1614B" w:rsidRDefault="00906B81" w:rsidP="008E40B0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770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50.45pt;margin-top:647.2pt;width:77.25pt;height:27.75pt;z-index:251713536">
            <v:textbox>
              <w:txbxContent>
                <w:p w:rsidR="00906B81" w:rsidRPr="00F1614B" w:rsidRDefault="00906B81" w:rsidP="008E40B0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553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50.45pt;margin-top:614.95pt;width:77.25pt;height:27.75pt;z-index:251689984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567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50.45pt;margin-top:581.2pt;width:77.25pt;height:27.75pt;z-index:251691008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441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45pt;margin-top:548.95pt;width:77.25pt;height:27.75pt;z-index:251704320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880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0.45pt;margin-top:517.45pt;width:77.25pt;height:27.75pt;z-index:251705344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660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45pt;margin-top:485.95pt;width:77.25pt;height:27.75pt;z-index:251706368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341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350.45pt;margin-top:454.45pt;width:77.25pt;height:27.75pt;z-index:251707392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553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50.45pt;margin-top:421.45pt;width:77.25pt;height:27.75pt;z-index:251708416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878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50.45pt;margin-top:389.2pt;width:77.25pt;height:27.75pt;z-index:251634688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519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50.45pt;margin-top:356.95pt;width:77.25pt;height:27.75pt;z-index:251640832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355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350.45pt;margin-top:323.95pt;width:77.25pt;height:27.75pt;z-index:251643904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555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350.45pt;margin-top:292.45pt;width:77.25pt;height:27.75pt;z-index:251644928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238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350.45pt;margin-top:260.2pt;width:77.25pt;height:27.75pt;z-index:251645952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610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45pt;margin-top:227.95pt;width:77.25pt;height:27.75pt;z-index:251646976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821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50.45pt;margin-top:196.45pt;width:77.25pt;height:27.75pt;z-index:251648000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898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50.45pt;margin-top:164.2pt;width:77.25pt;height:27.75pt;z-index:251609088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586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50.45pt;margin-top:131.95pt;width:77.25pt;height:27.75pt;z-index:251594752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689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350.45pt;margin-top:99.7pt;width:77.25pt;height:27.75pt;z-index:251597824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652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350.45pt;margin-top:68.2pt;width:77.25pt;height:27.75pt;z-index:251599872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756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50.45pt;margin-top:36.7pt;width:77.25pt;height:27.75pt;z-index:251601920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816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-600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0.45pt;margin-top:4.45pt;width:77.25pt;height:27.75pt;z-index:251602944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969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69.7pt;margin-top:683.2pt;width:80.25pt;height:27.75pt;z-index:251711488">
            <v:textbox>
              <w:txbxContent>
                <w:p w:rsidR="00906B81" w:rsidRPr="00F1614B" w:rsidRDefault="00906B81" w:rsidP="008E40B0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564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169.7pt;margin-top:650.95pt;width:80.25pt;height:27.75pt;z-index:251712512">
            <v:textbox>
              <w:txbxContent>
                <w:p w:rsidR="00906B81" w:rsidRPr="00F1614B" w:rsidRDefault="00906B81" w:rsidP="008E40B0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353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169.7pt;margin-top:620.2pt;width:80.25pt;height:27.75pt;z-index:251688960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897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169.7pt;margin-top:587.2pt;width:80.25pt;height:27.75pt;z-index:251702272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777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169.7pt;margin-top:553.45pt;width:80.25pt;height:27.75pt;z-index:251701248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867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169.7pt;margin-top:521.2pt;width:80.25pt;height:27.75pt;z-index:251700224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993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69.7pt;margin-top:489.7pt;width:78.75pt;height:27.75pt;z-index:251698176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465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169.7pt;margin-top:458.2pt;width:78.75pt;height:27.75pt;z-index:251699200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357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69.7pt;margin-top:426.7pt;width:78.75pt;height:27.75pt;z-index:251703296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852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169.7pt;margin-top:393.7pt;width:78.75pt;height:27.75pt;z-index:251635712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951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169.7pt;margin-top:361.45pt;width:78.75pt;height:27.75pt;z-index:251636736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861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169.7pt;margin-top:329.2pt;width:78.75pt;height:27.75pt;z-index:251637760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753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169.7pt;margin-top:296.2pt;width:78.75pt;height:27.75pt;z-index:251638784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556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169.7pt;margin-top:264.7pt;width:78.75pt;height:27.75pt;z-index:251639808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9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99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169.7pt;margin-top:232.45pt;width:78.75pt;height:27.75pt;z-index:251641856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9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169.7pt;margin-top:197.95pt;width:78.75pt;height:27.75pt;z-index:251642880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872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169.7pt;margin-top:164.2pt;width:78.75pt;height:27.75pt;z-index:251607040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550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169.7pt;margin-top:131.95pt;width:78.75pt;height:27.75pt;z-index:251595776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643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169.7pt;margin-top:4.45pt;width:78.75pt;height:27.75pt;z-index:251603968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587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169.7pt;margin-top:36.7pt;width:78.75pt;height:27.75pt;z-index:251600896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853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169.7pt;margin-top:68.2pt;width:78.75pt;height:27.75pt;z-index:251598848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880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169.7pt;margin-top:99.7pt;width:78.75pt;height:27.75pt;z-index:251596800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950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-10.3pt;margin-top:678.7pt;width:80.25pt;height:27.75pt;z-index:251714560">
            <v:textbox>
              <w:txbxContent>
                <w:p w:rsidR="00906B81" w:rsidRPr="00F1614B" w:rsidRDefault="00906B81" w:rsidP="008E40B0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358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-10.3pt;margin-top:647.2pt;width:80.25pt;height:27.75pt;z-index:251709440">
            <v:textbox>
              <w:txbxContent>
                <w:p w:rsidR="00906B81" w:rsidRPr="00F1614B" w:rsidRDefault="00906B81" w:rsidP="008E40B0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412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-10.3pt;margin-top:614.95pt;width:81.75pt;height:27.75pt;z-index:251686912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365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-10.3pt;margin-top:581.2pt;width:81.75pt;height:27.75pt;z-index:251697152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997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-10.3pt;margin-top:548.95pt;width:80.25pt;height:27.75pt;z-index:251696128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873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-10.3pt;margin-top:517.45pt;width:80.25pt;height:27.75pt;z-index:251695104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654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-10.3pt;margin-top:485.95pt;width:80.25pt;height:27.75pt;z-index:251694080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478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-10.3pt;margin-top:454.45pt;width:80.25pt;height:27.75pt;z-index:251693056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885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margin-left:-10.3pt;margin-top:421.45pt;width:80.25pt;height:27.75pt;z-index:251692032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547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202" style="position:absolute;margin-left:-10.3pt;margin-top:387.7pt;width:80.25pt;height:27.75pt;z-index:251687936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654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-10.3pt;margin-top:356.95pt;width:81.75pt;height:27.75pt;z-index:251685888">
            <v:textbox>
              <w:txbxContent>
                <w:p w:rsidR="00906B81" w:rsidRPr="00F1614B" w:rsidRDefault="00906B81" w:rsidP="00CD4EC2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853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margin-left:-10.3pt;margin-top:323.95pt;width:80.25pt;height:27.75pt;z-index:251633664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564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margin-left:-10.3pt;margin-top:292.45pt;width:80.25pt;height:27.75pt;z-index:251632640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742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-10.3pt;margin-top:260.2pt;width:80.25pt;height:27.75pt;z-index:251631616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751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margin-left:-10.3pt;margin-top:227.95pt;width:80.25pt;height:27.75pt;z-index:251630592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580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margin-left:-10.3pt;margin-top:196.45pt;width:80.25pt;height:27.75pt;z-index:251629568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367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margin-left:-10.3pt;margin-top:164.2pt;width:80.25pt;height:27.75pt;z-index:251608064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869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position:absolute;margin-left:-10.3pt;margin-top:131.95pt;width:80.25pt;height:27.75pt;z-index:251610112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775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-10.3pt;margin-top:99.7pt;width:80.25pt;height:27.75pt;z-index:251611136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258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-10.3pt;margin-top:68.2pt;width:80.25pt;height:27.75pt;z-index:251593728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985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-10.3pt;margin-top:36.7pt;width:80.25pt;height:27.75pt;z-index:251592704">
            <v:textbox>
              <w:txbxContent>
                <w:p w:rsidR="00906B81" w:rsidRPr="00F1614B" w:rsidRDefault="00906B81" w:rsidP="00F1614B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539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-10.3pt;margin-top:4.45pt;width:80.25pt;height:27.75pt;z-index:251590656">
            <v:textbox>
              <w:txbxContent>
                <w:p w:rsidR="00906B81" w:rsidRPr="00F1614B" w:rsidRDefault="00906B81">
                  <w:pPr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98</w:t>
                  </w: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3</w:t>
                  </w:r>
                  <w:r w:rsidRPr="00F1614B">
                    <w:rPr>
                      <w:rFonts w:ascii="Alfabe Hv Bt" w:hAnsi="Alfabe Hv Bt"/>
                      <w:b/>
                      <w:sz w:val="28"/>
                      <w:szCs w:val="28"/>
                    </w:rPr>
                    <w:t>-600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202" style="position:absolute;margin-left:75.95pt;margin-top:614.95pt;width:47.25pt;height:27.75pt;z-index:251715584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093" type="#_x0000_t202" style="position:absolute;margin-left:75.95pt;margin-top:647.2pt;width:47.25pt;height:27.75pt;z-index:251716608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094" type="#_x0000_t202" style="position:absolute;margin-left:75.95pt;margin-top:678.7pt;width:47.25pt;height:27.75pt;z-index:251717632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095" type="#_x0000_t202" style="position:absolute;margin-left:253.7pt;margin-top:683.2pt;width:47.25pt;height:27.75pt;z-index:251718656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096" type="#_x0000_t202" style="position:absolute;margin-left:253.7pt;margin-top:650.95pt;width:47.25pt;height:27.75pt;z-index:251719680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097" type="#_x0000_t202" style="position:absolute;margin-left:253.7pt;margin-top:620.95pt;width:47.25pt;height:27.75pt;z-index:251720704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432.2pt;margin-top:680.95pt;width:47.25pt;height:27.75pt;z-index:251721728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099" type="#_x0000_t202" style="position:absolute;margin-left:432.2pt;margin-top:647.95pt;width:47.25pt;height:27.75pt;z-index:251722752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100" type="#_x0000_t202" style="position:absolute;margin-left:432.2pt;margin-top:614.95pt;width:47.25pt;height:27.75pt;z-index:251723776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101" type="#_x0000_t202" style="position:absolute;margin-left:432.2pt;margin-top:581.2pt;width:47.25pt;height:27.75pt;z-index:251724800">
            <v:textbox>
              <w:txbxContent>
                <w:p w:rsidR="00906B81" w:rsidRPr="00F1614B" w:rsidRDefault="00906B81" w:rsidP="008E40B0"/>
              </w:txbxContent>
            </v:textbox>
          </v:shape>
        </w:pict>
      </w:r>
      <w:r>
        <w:rPr>
          <w:noProof/>
        </w:rPr>
        <w:pict>
          <v:shape id="_x0000_s1102" type="#_x0000_t202" style="position:absolute;margin-left:76.7pt;margin-top:581.2pt;width:47.25pt;height:27.75pt;z-index:251672576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03" type="#_x0000_t202" style="position:absolute;margin-left:252.95pt;margin-top:587.2pt;width:47.25pt;height:27.75pt;z-index:251673600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431.45pt;margin-top:548.95pt;width:47.25pt;height:27.75pt;z-index:251674624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05" type="#_x0000_t202" style="position:absolute;margin-left:76.7pt;margin-top:548.95pt;width:47.25pt;height:27.75pt;z-index:251675648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06" type="#_x0000_t202" style="position:absolute;margin-left:253.7pt;margin-top:553.45pt;width:47.25pt;height:27.75pt;z-index:251676672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432.2pt;margin-top:517.45pt;width:47.25pt;height:27.75pt;z-index:251677696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252.95pt;margin-top:521.2pt;width:47.25pt;height:27.75pt;z-index:251678720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09" type="#_x0000_t202" style="position:absolute;margin-left:76.7pt;margin-top:517.45pt;width:47.25pt;height:27.75pt;z-index:251679744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0" type="#_x0000_t202" style="position:absolute;margin-left:76.7pt;margin-top:485.95pt;width:47.25pt;height:27.75pt;z-index:251680768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76.7pt;margin-top:454.45pt;width:47.25pt;height:27.75pt;z-index:251681792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2" type="#_x0000_t202" style="position:absolute;margin-left:76.7pt;margin-top:421.45pt;width:47.25pt;height:27.75pt;z-index:251682816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3" type="#_x0000_t202" style="position:absolute;margin-left:76.7pt;margin-top:389.2pt;width:47.25pt;height:27.75pt;z-index:251683840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4" type="#_x0000_t202" style="position:absolute;margin-left:76.7pt;margin-top:356.95pt;width:47.25pt;height:27.75pt;z-index:251684864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5" type="#_x0000_t202" style="position:absolute;margin-left:431.45pt;margin-top:485.95pt;width:47.25pt;height:27.75pt;z-index:251664384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6" type="#_x0000_t202" style="position:absolute;margin-left:431.45pt;margin-top:454.45pt;width:47.25pt;height:27.75pt;z-index:251665408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7" type="#_x0000_t202" style="position:absolute;margin-left:252.95pt;margin-top:489.7pt;width:47.25pt;height:27.75pt;z-index:251666432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8" type="#_x0000_t202" style="position:absolute;margin-left:252.95pt;margin-top:458.2pt;width:47.25pt;height:27.75pt;z-index:251667456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19" type="#_x0000_t202" style="position:absolute;margin-left:252.95pt;margin-top:426.7pt;width:47.25pt;height:27.75pt;z-index:251668480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0" type="#_x0000_t202" style="position:absolute;margin-left:432.2pt;margin-top:421.45pt;width:47.25pt;height:27.75pt;z-index:251657216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1" type="#_x0000_t202" style="position:absolute;margin-left:431.45pt;margin-top:389.95pt;width:47.25pt;height:27.75pt;z-index:251658240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2" type="#_x0000_t202" style="position:absolute;margin-left:431.45pt;margin-top:356.95pt;width:47.25pt;height:27.75pt;z-index:251659264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3" type="#_x0000_t202" style="position:absolute;margin-left:432.2pt;margin-top:323.95pt;width:47.25pt;height:27.75pt;z-index:251660288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4" type="#_x0000_t202" style="position:absolute;margin-left:432.2pt;margin-top:292.45pt;width:47.25pt;height:27.75pt;z-index:251661312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5" type="#_x0000_t202" style="position:absolute;margin-left:432.2pt;margin-top:260.2pt;width:47.25pt;height:27.75pt;z-index:251662336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6" type="#_x0000_t202" style="position:absolute;margin-left:432.2pt;margin-top:227.95pt;width:47.25pt;height:27.75pt;z-index:251663360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7" type="#_x0000_t202" style="position:absolute;margin-left:431.45pt;margin-top:196.45pt;width:47.25pt;height:27.75pt;z-index:251656192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8" type="#_x0000_t202" style="position:absolute;margin-left:75.95pt;margin-top:323.95pt;width:47.25pt;height:27.75pt;z-index:251669504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29" type="#_x0000_t202" style="position:absolute;margin-left:76.7pt;margin-top:292.45pt;width:47.25pt;height:27.75pt;z-index:251670528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75.95pt;margin-top:260.2pt;width:47.25pt;height:27.75pt;z-index:251671552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1" type="#_x0000_t202" style="position:absolute;margin-left:75.95pt;margin-top:227.95pt;width:47.25pt;height:27.75pt;z-index:251649024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2" type="#_x0000_t202" style="position:absolute;margin-left:76.7pt;margin-top:196.45pt;width:47.25pt;height:27.75pt;z-index:251614208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33" type="#_x0000_t202" style="position:absolute;margin-left:252.95pt;margin-top:393.7pt;width:47.25pt;height:27.75pt;z-index:251650048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4" type="#_x0000_t202" style="position:absolute;margin-left:252.95pt;margin-top:361.45pt;width:47.25pt;height:27.75pt;z-index:251651072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5" type="#_x0000_t202" style="position:absolute;margin-left:252.95pt;margin-top:329.2pt;width:47.25pt;height:27.75pt;z-index:251652096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6" type="#_x0000_t202" style="position:absolute;margin-left:252.95pt;margin-top:296.2pt;width:47.25pt;height:27.75pt;z-index:251653120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7" type="#_x0000_t202" style="position:absolute;margin-left:252.95pt;margin-top:264.7pt;width:47.25pt;height:27.75pt;z-index:251654144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8" type="#_x0000_t202" style="position:absolute;margin-left:252.95pt;margin-top:230.2pt;width:47.25pt;height:27.75pt;z-index:251655168">
            <v:textbox>
              <w:txbxContent>
                <w:p w:rsidR="00906B81" w:rsidRPr="00F1614B" w:rsidRDefault="00906B81" w:rsidP="00CD4EC2"/>
              </w:txbxContent>
            </v:textbox>
          </v:shape>
        </w:pict>
      </w:r>
      <w:r>
        <w:rPr>
          <w:noProof/>
        </w:rPr>
        <w:pict>
          <v:shape id="_x0000_s1139" type="#_x0000_t202" style="position:absolute;margin-left:252.95pt;margin-top:197.95pt;width:47.25pt;height:27.75pt;z-index:251613184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0" type="#_x0000_t202" style="position:absolute;margin-left:75.95pt;margin-top:36.7pt;width:47.25pt;height:27.75pt;z-index:251612160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1" type="#_x0000_t202" style="position:absolute;margin-left:75.95pt;margin-top:68.2pt;width:47.25pt;height:27.75pt;z-index:251615232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2" type="#_x0000_t202" style="position:absolute;margin-left:75.95pt;margin-top:99.7pt;width:47.25pt;height:27.75pt;z-index:251616256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3" type="#_x0000_t202" style="position:absolute;margin-left:76.7pt;margin-top:164.2pt;width:47.25pt;height:27.75pt;z-index:251618304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4" type="#_x0000_t202" style="position:absolute;margin-left:75.95pt;margin-top:131.95pt;width:47.25pt;height:27.75pt;z-index:251617280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5" type="#_x0000_t202" style="position:absolute;margin-left:252.95pt;margin-top:164.2pt;width:47.25pt;height:27.75pt;z-index:251619328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6" type="#_x0000_t202" style="position:absolute;margin-left:252.95pt;margin-top:131.95pt;width:47.25pt;height:27.75pt;z-index:251620352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7" type="#_x0000_t202" style="position:absolute;margin-left:252.95pt;margin-top:99.7pt;width:47.25pt;height:27.75pt;z-index:251621376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8" type="#_x0000_t202" style="position:absolute;margin-left:252.95pt;margin-top:68.2pt;width:47.25pt;height:27.75pt;z-index:251622400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49" type="#_x0000_t202" style="position:absolute;margin-left:252.95pt;margin-top:36.7pt;width:47.25pt;height:27.75pt;z-index:251623424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50" type="#_x0000_t202" style="position:absolute;margin-left:431.45pt;margin-top:164.2pt;width:47.25pt;height:27.75pt;z-index:251624448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51" type="#_x0000_t202" style="position:absolute;margin-left:431.45pt;margin-top:132.7pt;width:47.25pt;height:27.75pt;z-index:251625472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52" type="#_x0000_t202" style="position:absolute;margin-left:431.45pt;margin-top:100.45pt;width:47.25pt;height:27.75pt;z-index:251626496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53" type="#_x0000_t202" style="position:absolute;margin-left:431.45pt;margin-top:68.2pt;width:47.25pt;height:27.75pt;z-index:251627520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54" type="#_x0000_t202" style="position:absolute;margin-left:431.45pt;margin-top:36.7pt;width:47.25pt;height:27.75pt;z-index:251628544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55" type="#_x0000_t202" style="position:absolute;margin-left:431.45pt;margin-top:4.45pt;width:47.25pt;height:27.75pt;z-index:251604992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56" type="#_x0000_t202" style="position:absolute;margin-left:252.95pt;margin-top:4.45pt;width:47.25pt;height:27.75pt;z-index:251606016">
            <v:textbox>
              <w:txbxContent>
                <w:p w:rsidR="00906B81" w:rsidRPr="00F1614B" w:rsidRDefault="00906B81" w:rsidP="00F1614B"/>
              </w:txbxContent>
            </v:textbox>
          </v:shape>
        </w:pict>
      </w:r>
      <w:r>
        <w:rPr>
          <w:noProof/>
        </w:rPr>
        <w:pict>
          <v:shape id="_x0000_s1157" type="#_x0000_t202" style="position:absolute;margin-left:75.95pt;margin-top:4.45pt;width:47.25pt;height:27.75pt;z-index:251591680">
            <v:textbox>
              <w:txbxContent>
                <w:p w:rsidR="00906B81" w:rsidRPr="00F1614B" w:rsidRDefault="00906B81" w:rsidP="00F1614B"/>
              </w:txbxContent>
            </v:textbox>
          </v:shape>
        </w:pict>
      </w:r>
    </w:p>
    <w:sectPr w:rsidR="00906B81" w:rsidSect="00F1614B">
      <w:pgSz w:w="11906" w:h="16838"/>
      <w:pgMar w:top="568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14B"/>
    <w:rsid w:val="00134694"/>
    <w:rsid w:val="003B3570"/>
    <w:rsid w:val="00403D1D"/>
    <w:rsid w:val="005F65E4"/>
    <w:rsid w:val="0061321D"/>
    <w:rsid w:val="006A1319"/>
    <w:rsid w:val="008E40B0"/>
    <w:rsid w:val="00906B81"/>
    <w:rsid w:val="00982B36"/>
    <w:rsid w:val="00A51E93"/>
    <w:rsid w:val="00CA3BFB"/>
    <w:rsid w:val="00CD4EC2"/>
    <w:rsid w:val="00F1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D4E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E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B35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9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44</Words>
  <Characters>257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2</cp:revision>
  <dcterms:created xsi:type="dcterms:W3CDTF">2010-11-14T18:01:00Z</dcterms:created>
  <dcterms:modified xsi:type="dcterms:W3CDTF">2010-11-28T16:13:00Z</dcterms:modified>
</cp:coreProperties>
</file>